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57" w:after="0" w:line="240" w:lineRule="auto"/>
        <w:ind w:left="201" w:right="-20"/>
        <w:jc w:val="left"/>
        <w:tabs>
          <w:tab w:pos="5420" w:val="left"/>
        </w:tabs>
        <w:rPr>
          <w:rFonts w:ascii="Century Gothic" w:hAnsi="Century Gothic" w:cs="Century Gothic" w:eastAsia="Century Gothic"/>
          <w:sz w:val="22"/>
          <w:szCs w:val="22"/>
        </w:rPr>
      </w:pPr>
      <w:rPr/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N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RAL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C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ONTR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CT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  <w:tab/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TA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S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V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IAN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Z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</w:p>
    <w:p>
      <w:pPr>
        <w:spacing w:before="2" w:after="0" w:line="240" w:lineRule="auto"/>
        <w:ind w:left="2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80072pt;margin-top:7.477508pt;width:94.253595pt;height:25.2pt;mso-position-horizontal-relative:page;mso-position-vertical-relative:paragraph;z-index:-228" type="#_x0000_t75">
            <v:imagedata r:id="rId5" o:title=""/>
          </v:shape>
        </w:pict>
      </w:r>
      <w:r>
        <w:rPr/>
        <w:pict>
          <v:shape style="width:113.072904pt;height:32.4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40" w:lineRule="exact"/>
        <w:ind w:left="856" w:right="593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ITOR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INEA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FE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ROVIAR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V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/AC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-4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ANO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TRA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BRESC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VERONA: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FUN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Z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RESC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ST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2.679996" w:type="dxa"/>
      </w:tblPr>
      <w:tblGrid/>
      <w:tr>
        <w:trPr>
          <w:trHeight w:val="395" w:hRule="exact"/>
        </w:trPr>
        <w:tc>
          <w:tcPr>
            <w:tcW w:w="9640" w:type="dxa"/>
            <w:gridSpan w:val="2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17" w:after="0" w:line="240" w:lineRule="auto"/>
              <w:ind w:left="1173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COMP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NE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-8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8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30"/>
                <w:szCs w:val="30"/>
                <w:spacing w:val="-4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MON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IO</w:t>
            </w:r>
            <w:r>
              <w:rPr>
                <w:rFonts w:ascii="Calibri" w:hAnsi="Calibri" w:cs="Calibri" w:eastAsia="Calibri"/>
                <w:sz w:val="30"/>
                <w:szCs w:val="30"/>
                <w:spacing w:val="-1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LE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ID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TTERI</w:t>
            </w:r>
            <w:r>
              <w:rPr>
                <w:rFonts w:ascii="Calibri" w:hAnsi="Calibri" w:cs="Calibri" w:eastAsia="Calibri"/>
                <w:sz w:val="30"/>
                <w:szCs w:val="30"/>
                <w:spacing w:val="-1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NI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3967" w:right="3845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99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9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8" w:right="17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461" w:right="143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9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3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11" w:right="14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69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Reg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3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0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11" w:after="0" w:line="240" w:lineRule="auto"/>
        <w:ind w:left="3101" w:right="-20"/>
        <w:jc w:val="left"/>
        <w:rPr>
          <w:rFonts w:ascii="Calibri" w:hAnsi="Calibri" w:cs="Calibri" w:eastAsia="Calibri"/>
          <w:sz w:val="24"/>
          <w:szCs w:val="24"/>
        </w:rPr>
      </w:pPr>
      <w:rPr/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D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T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I</w:t>
      </w:r>
      <w:r>
        <w:rPr>
          <w:rFonts w:ascii="Calibri" w:hAnsi="Calibri" w:cs="Calibri" w:eastAsia="Calibri"/>
          <w:sz w:val="24"/>
          <w:szCs w:val="24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R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L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EV</w:t>
      </w:r>
      <w:r>
        <w:rPr>
          <w:rFonts w:ascii="Calibri" w:hAnsi="Calibri" w:cs="Calibri" w:eastAsia="Calibri"/>
          <w:sz w:val="24"/>
          <w:szCs w:val="24"/>
          <w:spacing w:val="2"/>
          <w:w w:val="100"/>
          <w:b/>
          <w:bCs/>
        </w:rPr>
        <w:t>O</w:t>
      </w:r>
      <w:r>
        <w:rPr>
          <w:rFonts w:ascii="Calibri" w:hAnsi="Calibri" w:cs="Calibri" w:eastAsia="Calibri"/>
          <w:sz w:val="24"/>
          <w:szCs w:val="24"/>
          <w:spacing w:val="-2"/>
          <w:w w:val="100"/>
          <w:b/>
          <w:bCs/>
        </w:rPr>
        <w:t>_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T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R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NSE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T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T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4"/>
          <w:szCs w:val="24"/>
          <w:spacing w:val="-12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V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-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S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O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-</w:t>
      </w:r>
      <w:r>
        <w:rPr>
          <w:rFonts w:ascii="Calibri" w:hAnsi="Calibri" w:cs="Calibri" w:eastAsia="Calibri"/>
          <w:sz w:val="24"/>
          <w:szCs w:val="24"/>
          <w:spacing w:val="-2"/>
          <w:w w:val="100"/>
          <w:b/>
          <w:bCs/>
        </w:rPr>
        <w:t>F</w:t>
      </w:r>
      <w:r>
        <w:rPr>
          <w:rFonts w:ascii="Calibri" w:hAnsi="Calibri" w:cs="Calibri" w:eastAsia="Calibri"/>
          <w:sz w:val="24"/>
          <w:szCs w:val="24"/>
          <w:spacing w:val="2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-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0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7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</w:r>
    </w:p>
    <w:p>
      <w:pPr>
        <w:spacing w:before="29" w:after="0" w:line="265" w:lineRule="exact"/>
        <w:ind w:left="321" w:right="-20"/>
        <w:jc w:val="left"/>
        <w:tabs>
          <w:tab w:pos="7000" w:val="left"/>
        </w:tabs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C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d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s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tto</w:t>
        <w:tab/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V-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O-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FA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-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0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7</w:t>
      </w:r>
    </w:p>
    <w:p>
      <w:pPr>
        <w:jc w:val="left"/>
        <w:spacing w:after="0"/>
        <w:sectPr>
          <w:type w:val="continuous"/>
          <w:pgSz w:w="11920" w:h="16860"/>
          <w:pgMar w:top="940" w:bottom="280" w:left="920" w:right="680"/>
        </w:sectPr>
      </w:pPr>
      <w:rPr/>
    </w:p>
    <w:p>
      <w:pPr>
        <w:spacing w:before="35" w:after="0" w:line="240" w:lineRule="auto"/>
        <w:ind w:left="321" w:right="-80"/>
        <w:jc w:val="left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C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d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te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c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d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s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tto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</w:r>
    </w:p>
    <w:p>
      <w:pPr>
        <w:spacing w:before="0" w:after="0" w:line="265" w:lineRule="exact"/>
        <w:ind w:left="321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(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ss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B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v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s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)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</w:r>
    </w:p>
    <w:p>
      <w:pPr>
        <w:spacing w:before="13" w:after="0" w:line="240" w:lineRule="auto"/>
        <w:ind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/>
        <w:br w:type="column"/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X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:</w:t>
      </w:r>
      <w:r>
        <w:rPr>
          <w:rFonts w:ascii="Calibri" w:hAnsi="Calibri" w:cs="Calibri" w:eastAsia="Calibri"/>
          <w:sz w:val="22"/>
          <w:szCs w:val="22"/>
          <w:spacing w:val="12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1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6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4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1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5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6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6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.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7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7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</w:r>
    </w:p>
    <w:p>
      <w:pPr>
        <w:spacing w:before="10" w:after="0" w:line="240" w:lineRule="auto"/>
        <w:ind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Y: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5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0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3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1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3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9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7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.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5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4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60"/>
          <w:pgMar w:top="940" w:bottom="280" w:left="920" w:right="680"/>
          <w:cols w:num="2" w:equalWidth="0">
            <w:col w:w="3165" w:space="2262"/>
            <w:col w:w="4893"/>
          </w:cols>
        </w:sectPr>
      </w:pPr>
      <w:rPr/>
    </w:p>
    <w:p>
      <w:pPr>
        <w:spacing w:before="33" w:after="0" w:line="240" w:lineRule="auto"/>
        <w:ind w:left="321" w:right="-20"/>
        <w:jc w:val="left"/>
        <w:tabs>
          <w:tab w:pos="7400" w:val="left"/>
        </w:tabs>
        <w:rPr>
          <w:rFonts w:ascii="Calibri" w:hAnsi="Calibri" w:cs="Calibri" w:eastAsia="Calibri"/>
          <w:sz w:val="22"/>
          <w:szCs w:val="22"/>
        </w:rPr>
      </w:pPr>
      <w:rPr/>
      <w:r>
        <w:rPr/>
        <w:pict>
          <v:group style="position:absolute;margin-left:50.110001pt;margin-top:49.389977pt;width:496.17998pt;height:90.24pt;mso-position-horizontal-relative:page;mso-position-vertical-relative:page;z-index:-227" coordorigin="1002,988" coordsize="9924,1805">
            <v:group style="position:absolute;left:1008;top:994;width:9912;height:2" coordorigin="1008,994" coordsize="9912,2">
              <v:shape style="position:absolute;left:1008;top:994;width:9912;height:2" coordorigin="1008,994" coordsize="9912,0" path="m1008,994l10920,994e" filled="f" stroked="t" strokeweight=".580pt" strokecolor="#000000">
                <v:path arrowok="t"/>
              </v:shape>
            </v:group>
            <v:group style="position:absolute;left:1013;top:998;width:2;height:1784" coordorigin="1013,998" coordsize="2,1784">
              <v:shape style="position:absolute;left:1013;top:998;width:2;height:1784" coordorigin="1013,998" coordsize="0,1784" path="m1013,998l1013,2782e" filled="f" stroked="t" strokeweight=".580pt" strokecolor="#000000">
                <v:path arrowok="t"/>
              </v:shape>
            </v:group>
            <v:group style="position:absolute;left:6229;top:998;width:2;height:1068" coordorigin="6229,998" coordsize="2,1068">
              <v:shape style="position:absolute;left:6229;top:998;width:2;height:1068" coordorigin="6229,998" coordsize="0,1068" path="m6229,998l6229,2067e" filled="f" stroked="t" strokeweight=".58001pt" strokecolor="#000000">
                <v:path arrowok="t"/>
              </v:shape>
            </v:group>
            <v:group style="position:absolute;left:10915;top:998;width:2;height:1784" coordorigin="10915,998" coordsize="2,1784">
              <v:shape style="position:absolute;left:10915;top:998;width:2;height:1784" coordorigin="10915,998" coordsize="0,1784" path="m10915,998l10915,2782e" filled="f" stroked="t" strokeweight=".579980pt" strokecolor="#000000">
                <v:path arrowok="t"/>
              </v:shape>
            </v:group>
            <v:group style="position:absolute;left:1008;top:2072;width:9912;height:2" coordorigin="1008,2072" coordsize="9912,2">
              <v:shape style="position:absolute;left:1008;top:2072;width:9912;height:2" coordorigin="1008,2072" coordsize="9912,0" path="m1008,2072l10920,2072e" filled="f" stroked="t" strokeweight=".580pt" strokecolor="#000000">
                <v:path arrowok="t"/>
              </v:shape>
            </v:group>
            <v:group style="position:absolute;left:1008;top:2787;width:9912;height:2" coordorigin="1008,2787" coordsize="9912,2">
              <v:shape style="position:absolute;left:1008;top:2787;width:9912;height:2" coordorigin="1008,2787" coordsize="9912,0" path="m1008,2787l10920,2787e" filled="f" stroked="t" strokeweight=".580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56.13398pt;margin-top:378.23996pt;width:483.07602pt;height:226.83001pt;mso-position-horizontal-relative:page;mso-position-vertical-relative:page;z-index:-226" coordorigin="1123,7565" coordsize="9662,4537">
            <v:group style="position:absolute;left:1140;top:7575;width:9631;height:334" coordorigin="1140,7575" coordsize="9631,334">
              <v:shape style="position:absolute;left:1140;top:7575;width:9631;height:334" coordorigin="1140,7575" coordsize="9631,334" path="m1140,7909l10771,7909,10771,7575,1140,7575,1140,7909e" filled="t" fillcolor="#00AF50" stroked="f">
                <v:path arrowok="t"/>
                <v:fill/>
              </v:shape>
            </v:group>
            <v:group style="position:absolute;left:1241;top:7597;width:9427;height:293" coordorigin="1241,7597" coordsize="9427,293">
              <v:shape style="position:absolute;left:1241;top:7597;width:9427;height:293" coordorigin="1241,7597" coordsize="9427,293" path="m1241,7890l10668,7890,10668,7597,1241,7597,1241,7890e" filled="t" fillcolor="#00AF50" stroked="f">
                <v:path arrowok="t"/>
                <v:fill/>
              </v:shape>
            </v:group>
            <v:group style="position:absolute;left:1128;top:7571;width:9650;height:2" coordorigin="1128,7571" coordsize="9650,2">
              <v:shape style="position:absolute;left:1128;top:7571;width:9650;height:2" coordorigin="1128,7571" coordsize="9650,0" path="m1128,7571l10778,7571e" filled="f" stroked="t" strokeweight=".58001pt" strokecolor="#000000">
                <v:path arrowok="t"/>
              </v:shape>
            </v:group>
            <v:group style="position:absolute;left:1133;top:7575;width:2;height:4515" coordorigin="1133,7575" coordsize="2,4515">
              <v:shape style="position:absolute;left:1133;top:7575;width:2;height:4515" coordorigin="1133,7575" coordsize="0,4515" path="m1133,7575l1133,12091e" filled="f" stroked="t" strokeweight=".580pt" strokecolor="#000000">
                <v:path arrowok="t"/>
              </v:shape>
            </v:group>
            <v:group style="position:absolute;left:10774;top:7575;width:2;height:4515" coordorigin="10774,7575" coordsize="2,4515">
              <v:shape style="position:absolute;left:10774;top:7575;width:2;height:4515" coordorigin="10774,7575" coordsize="0,4515" path="m10774,7575l10774,12091e" filled="f" stroked="t" strokeweight=".579980pt" strokecolor="#000000">
                <v:path arrowok="t"/>
              </v:shape>
            </v:group>
            <v:group style="position:absolute;left:1128;top:7914;width:9650;height:2" coordorigin="1128,7914" coordsize="9650,2">
              <v:shape style="position:absolute;left:1128;top:7914;width:9650;height:2" coordorigin="1128,7914" coordsize="9650,0" path="m1128,7914l10778,7914e" filled="f" stroked="t" strokeweight=".58001pt" strokecolor="#000000">
                <v:path arrowok="t"/>
              </v:shape>
            </v:group>
            <v:group style="position:absolute;left:6237;top:7919;width:2;height:4172" coordorigin="6237,7919" coordsize="2,4172">
              <v:shape style="position:absolute;left:6237;top:7919;width:2;height:4172" coordorigin="6237,7919" coordsize="0,4172" path="m6237,7919l6237,12091e" filled="f" stroked="t" strokeweight=".579980pt" strokecolor="#000000">
                <v:path arrowok="t"/>
              </v:shape>
            </v:group>
            <v:group style="position:absolute;left:1128;top:8193;width:9650;height:2" coordorigin="1128,8193" coordsize="9650,2">
              <v:shape style="position:absolute;left:1128;top:8193;width:9650;height:2" coordorigin="1128,8193" coordsize="9650,0" path="m1128,8193l10778,8193e" filled="f" stroked="t" strokeweight=".58001pt" strokecolor="#000000">
                <v:path arrowok="t"/>
              </v:shape>
            </v:group>
            <v:group style="position:absolute;left:6232;top:8471;width:4547;height:2" coordorigin="6232,8471" coordsize="4547,2">
              <v:shape style="position:absolute;left:6232;top:8471;width:4547;height:2" coordorigin="6232,8471" coordsize="4547,0" path="m6232,8471l10778,8471e" filled="f" stroked="t" strokeweight=".579980pt" strokecolor="#000000">
                <v:path arrowok="t"/>
              </v:shape>
            </v:group>
            <v:group style="position:absolute;left:1128;top:8781;width:9650;height:2" coordorigin="1128,8781" coordsize="9650,2">
              <v:shape style="position:absolute;left:1128;top:8781;width:9650;height:2" coordorigin="1128,8781" coordsize="9650,0" path="m1128,8781l10778,8781e" filled="f" stroked="t" strokeweight=".58001pt" strokecolor="#000000">
                <v:path arrowok="t"/>
              </v:shape>
            </v:group>
            <v:group style="position:absolute;left:1128;top:9059;width:9650;height:2" coordorigin="1128,9059" coordsize="9650,2">
              <v:shape style="position:absolute;left:1128;top:9059;width:9650;height:2" coordorigin="1128,9059" coordsize="9650,0" path="m1128,9059l10778,9059e" filled="f" stroked="t" strokeweight=".58001pt" strokecolor="#000000">
                <v:path arrowok="t"/>
              </v:shape>
            </v:group>
            <v:group style="position:absolute;left:1128;top:9337;width:9650;height:2" coordorigin="1128,9337" coordsize="9650,2">
              <v:shape style="position:absolute;left:1128;top:9337;width:9650;height:2" coordorigin="1128,9337" coordsize="9650,0" path="m1128,9337l10778,9337e" filled="f" stroked="t" strokeweight=".579980pt" strokecolor="#000000">
                <v:path arrowok="t"/>
              </v:shape>
            </v:group>
            <v:group style="position:absolute;left:1128;top:9616;width:9650;height:2" coordorigin="1128,9616" coordsize="9650,2">
              <v:shape style="position:absolute;left:1128;top:9616;width:9650;height:2" coordorigin="1128,9616" coordsize="9650,0" path="m1128,9616l10778,9616e" filled="f" stroked="t" strokeweight=".58001pt" strokecolor="#000000">
                <v:path arrowok="t"/>
              </v:shape>
            </v:group>
            <v:group style="position:absolute;left:1128;top:9894;width:9650;height:2" coordorigin="1128,9894" coordsize="9650,2">
              <v:shape style="position:absolute;left:1128;top:9894;width:9650;height:2" coordorigin="1128,9894" coordsize="9650,0" path="m1128,9894l10778,9894e" filled="f" stroked="t" strokeweight=".579980pt" strokecolor="#000000">
                <v:path arrowok="t"/>
              </v:shape>
            </v:group>
            <v:group style="position:absolute;left:1128;top:10175;width:9650;height:2" coordorigin="1128,10175" coordsize="9650,2">
              <v:shape style="position:absolute;left:1128;top:10175;width:9650;height:2" coordorigin="1128,10175" coordsize="9650,0" path="m1128,10175l10778,10175e" filled="f" stroked="t" strokeweight=".58001pt" strokecolor="#000000">
                <v:path arrowok="t"/>
              </v:shape>
            </v:group>
            <v:group style="position:absolute;left:1128;top:10453;width:9650;height:2" coordorigin="1128,10453" coordsize="9650,2">
              <v:shape style="position:absolute;left:1128;top:10453;width:9650;height:2" coordorigin="1128,10453" coordsize="9650,0" path="m1128,10453l10778,10453e" filled="f" stroked="t" strokeweight=".579980pt" strokecolor="#000000">
                <v:path arrowok="t"/>
              </v:shape>
            </v:group>
            <v:group style="position:absolute;left:1128;top:10732;width:9650;height:2" coordorigin="1128,10732" coordsize="9650,2">
              <v:shape style="position:absolute;left:1128;top:10732;width:9650;height:2" coordorigin="1128,10732" coordsize="9650,0" path="m1128,10732l10778,10732e" filled="f" stroked="t" strokeweight=".58004pt" strokecolor="#000000">
                <v:path arrowok="t"/>
              </v:shape>
            </v:group>
            <v:group style="position:absolute;left:1128;top:11010;width:9650;height:2" coordorigin="1128,11010" coordsize="9650,2">
              <v:shape style="position:absolute;left:1128;top:11010;width:9650;height:2" coordorigin="1128,11010" coordsize="9650,0" path="m1128,11010l10778,11010e" filled="f" stroked="t" strokeweight=".579980pt" strokecolor="#000000">
                <v:path arrowok="t"/>
              </v:shape>
            </v:group>
            <v:group style="position:absolute;left:1128;top:12096;width:9650;height:2" coordorigin="1128,12096" coordsize="9650,2">
              <v:shape style="position:absolute;left:1128;top:12096;width:9650;height:2" coordorigin="1128,12096" coordsize="9650,0" path="m1128,12096l10778,12096e" filled="f" stroked="t" strokeweight=".579980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332.600006pt;margin-top:711.5pt;width:184pt;height:76.55pt;mso-position-horizontal-relative:page;mso-position-vertical-relative:page;z-index:-225" type="#_x0000_t75">
            <v:imagedata r:id="rId7" o:title=""/>
          </v:shape>
        </w:pic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L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h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z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z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s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tto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(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m)</w:t>
        <w:tab/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2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28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</w:r>
    </w:p>
    <w:p>
      <w:pPr>
        <w:spacing w:before="10" w:after="0" w:line="240" w:lineRule="auto"/>
        <w:ind w:left="321" w:right="-20"/>
        <w:jc w:val="left"/>
        <w:tabs>
          <w:tab w:pos="7040" w:val="left"/>
        </w:tabs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D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ta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di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c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mpi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me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to</w:t>
        <w:tab/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2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8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/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1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0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/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2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0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2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0</w:t>
      </w:r>
    </w:p>
    <w:p>
      <w:pPr>
        <w:spacing w:before="10" w:after="0" w:line="240" w:lineRule="auto"/>
        <w:ind w:left="321" w:right="-20"/>
        <w:jc w:val="left"/>
        <w:tabs>
          <w:tab w:pos="7320" w:val="left"/>
        </w:tabs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Ora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di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z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1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6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: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1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6</w:t>
      </w:r>
    </w:p>
    <w:p>
      <w:pPr>
        <w:spacing w:before="10" w:after="0" w:line="240" w:lineRule="auto"/>
        <w:ind w:left="321" w:right="-20"/>
        <w:jc w:val="left"/>
        <w:tabs>
          <w:tab w:pos="7320" w:val="left"/>
        </w:tabs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Ora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di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fi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e</w:t>
        <w:tab/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1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6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: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36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</w:r>
    </w:p>
    <w:p>
      <w:pPr>
        <w:spacing w:before="12" w:after="0" w:line="248" w:lineRule="auto"/>
        <w:ind w:left="321" w:right="2088"/>
        <w:jc w:val="left"/>
        <w:tabs>
          <w:tab w:pos="7000" w:val="left"/>
        </w:tabs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v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i</w:t>
        <w:tab/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  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F.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Bart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M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teo</w:t>
        <w:tab/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Seren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,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1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5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°C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D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st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z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c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3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st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z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di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-2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v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me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to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(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m)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</w:r>
    </w:p>
    <w:p>
      <w:pPr>
        <w:spacing w:before="0" w:after="0" w:line="240" w:lineRule="auto"/>
        <w:ind w:left="321" w:right="-20"/>
        <w:jc w:val="left"/>
        <w:tabs>
          <w:tab w:pos="7200" w:val="left"/>
        </w:tabs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L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v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z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al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m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me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d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v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i</w:t>
        <w:tab/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essu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</w:p>
    <w:p>
      <w:pPr>
        <w:spacing w:before="10" w:after="0" w:line="239" w:lineRule="auto"/>
        <w:ind w:left="5487" w:right="566" w:firstLine="-5166"/>
        <w:jc w:val="left"/>
        <w:tabs>
          <w:tab w:pos="5580" w:val="left"/>
        </w:tabs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te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l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2"/>
          <w:szCs w:val="22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2"/>
          <w:szCs w:val="22"/>
          <w:spacing w:val="-3"/>
          <w:w w:val="100"/>
          <w:b/>
          <w:bCs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  <w:b/>
          <w:bCs/>
        </w:rPr>
        <w:t>v</w:t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  <w:t>o</w:t>
        <w:tab/>
        <w:tab/>
      </w:r>
      <w:r>
        <w:rPr>
          <w:rFonts w:ascii="Calibri" w:hAnsi="Calibri" w:cs="Calibri" w:eastAsia="Calibri"/>
          <w:sz w:val="22"/>
          <w:szCs w:val="22"/>
          <w:spacing w:val="0"/>
          <w:w w:val="100"/>
          <w:b/>
          <w:bCs/>
        </w:rPr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Tra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se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q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asi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ente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ccu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rti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erra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g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ar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g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rd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del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sche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;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sia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à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h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à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eri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g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g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q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asi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el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reg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g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iato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al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ata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di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g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</w:p>
    <w:p>
      <w:pPr>
        <w:spacing w:before="8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200001" w:type="dxa"/>
      </w:tblPr>
      <w:tblGrid/>
      <w:tr>
        <w:trPr>
          <w:trHeight w:val="304" w:hRule="exact"/>
        </w:trPr>
        <w:tc>
          <w:tcPr>
            <w:tcW w:w="10097" w:type="dxa"/>
            <w:gridSpan w:val="6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2" w:lineRule="exact"/>
              <w:ind w:left="1557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ELENCO</w:t>
            </w:r>
            <w:r>
              <w:rPr>
                <w:rFonts w:ascii="Calibri" w:hAnsi="Calibri" w:cs="Calibri" w:eastAsia="Calibri"/>
                <w:sz w:val="24"/>
                <w:szCs w:val="24"/>
                <w:spacing w:val="-6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908" w:type="dxa"/>
            <w:tcBorders>
              <w:top w:val="single" w:sz="4.64032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616" w:right="59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4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98" w:type="dxa"/>
            <w:tcBorders>
              <w:top w:val="single" w:sz="4.64032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5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185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430" w:right="30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706" w:right="58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702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61" w:right="34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98" w:right="1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2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531" w:right="51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1908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tal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184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98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5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997" w:right="9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02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558" w:right="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2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3092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7005" w:type="dxa"/>
            <w:gridSpan w:val="4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3404" w:right="338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1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16" w:after="0" w:line="240" w:lineRule="auto"/>
        <w:ind w:left="6665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.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Fa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z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Bar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</w:p>
    <w:sectPr>
      <w:type w:val="continuous"/>
      <w:pgSz w:w="11920" w:h="16860"/>
      <w:pgMar w:top="940" w:bottom="280" w:left="92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entury Gothic">
    <w:altName w:val="Century Gothic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image" Target="media/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dcterms:created xsi:type="dcterms:W3CDTF">2021-02-15T12:24:15Z</dcterms:created>
  <dcterms:modified xsi:type="dcterms:W3CDTF">2021-02-15T12:24:15Z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